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F9D316" w14:textId="77777777" w:rsidR="006B2B32" w:rsidRDefault="006B2B32">
      <w:r w:rsidRPr="006B2B32">
        <w:drawing>
          <wp:inline distT="0" distB="0" distL="0" distR="0" wp14:anchorId="3369499B" wp14:editId="1E563CCB">
            <wp:extent cx="5760720" cy="3979545"/>
            <wp:effectExtent l="0" t="0" r="0" b="1905"/>
            <wp:docPr id="88974811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74811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7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B793C" w14:textId="77777777" w:rsidR="006B2B32" w:rsidRDefault="006B2B32"/>
    <w:p w14:paraId="4BBE6FE9" w14:textId="4BF08C0E" w:rsidR="00533815" w:rsidRDefault="006B2B32">
      <w:r w:rsidRPr="006B2B32">
        <w:drawing>
          <wp:inline distT="0" distB="0" distL="0" distR="0" wp14:anchorId="6639C51B" wp14:editId="7F9963D8">
            <wp:extent cx="5760720" cy="4225925"/>
            <wp:effectExtent l="0" t="0" r="0" b="3175"/>
            <wp:docPr id="129171622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716229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3815">
        <w:br w:type="page"/>
      </w:r>
    </w:p>
    <w:p w14:paraId="63D81B9A" w14:textId="4B4EF99F" w:rsidR="00D9259C" w:rsidRDefault="006B2B32" w:rsidP="006B2B32">
      <w:r w:rsidRPr="006B2B32">
        <w:lastRenderedPageBreak/>
        <w:drawing>
          <wp:inline distT="0" distB="0" distL="0" distR="0" wp14:anchorId="2FCB2646" wp14:editId="3520BD82">
            <wp:extent cx="5760720" cy="4223385"/>
            <wp:effectExtent l="0" t="0" r="0" b="5715"/>
            <wp:docPr id="21981915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81915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150DB" w14:textId="77777777" w:rsidR="006B2B32" w:rsidRDefault="006B2B32" w:rsidP="006B2B32"/>
    <w:p w14:paraId="394F735F" w14:textId="49C15BF8" w:rsidR="006B2B32" w:rsidRDefault="006B2B32" w:rsidP="006B2B32">
      <w:r w:rsidRPr="006B2B32">
        <w:lastRenderedPageBreak/>
        <w:drawing>
          <wp:inline distT="0" distB="0" distL="0" distR="0" wp14:anchorId="19F2201F" wp14:editId="78C715BB">
            <wp:extent cx="5639587" cy="7611537"/>
            <wp:effectExtent l="0" t="0" r="0" b="8890"/>
            <wp:docPr id="32856704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56704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9587" cy="7611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67609" w14:textId="77777777" w:rsidR="006B2B32" w:rsidRDefault="006B2B32" w:rsidP="006B2B32"/>
    <w:p w14:paraId="6A6569B0" w14:textId="4F947CF9" w:rsidR="006B2B32" w:rsidRDefault="006B2B32">
      <w:r>
        <w:br w:type="page"/>
      </w:r>
    </w:p>
    <w:p w14:paraId="0E8B4150" w14:textId="01CF61D3" w:rsidR="006B2B32" w:rsidRDefault="006B2B32" w:rsidP="006B2B32">
      <w:r w:rsidRPr="006B2B32">
        <w:lastRenderedPageBreak/>
        <w:drawing>
          <wp:inline distT="0" distB="0" distL="0" distR="0" wp14:anchorId="0BE88FA8" wp14:editId="56774E56">
            <wp:extent cx="5760720" cy="5022850"/>
            <wp:effectExtent l="0" t="0" r="0" b="6350"/>
            <wp:docPr id="124953215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53215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02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7F109" w14:textId="77777777" w:rsidR="006B2B32" w:rsidRDefault="006B2B32" w:rsidP="006B2B32"/>
    <w:p w14:paraId="68D0ACB1" w14:textId="77777777" w:rsidR="006B2B32" w:rsidRDefault="006B2B32" w:rsidP="006B2B32">
      <w:r w:rsidRPr="006B2B32">
        <w:lastRenderedPageBreak/>
        <w:drawing>
          <wp:inline distT="0" distB="0" distL="0" distR="0" wp14:anchorId="199978DC" wp14:editId="20EF6AC5">
            <wp:extent cx="5760720" cy="3847465"/>
            <wp:effectExtent l="0" t="0" r="0" b="635"/>
            <wp:docPr id="923062537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06253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476C8" w14:textId="77777777" w:rsidR="006B2B32" w:rsidRDefault="006B2B32" w:rsidP="006B2B32"/>
    <w:p w14:paraId="27D3AA0E" w14:textId="748D9BF6" w:rsidR="006B2B32" w:rsidRDefault="006B2B32" w:rsidP="006B2B32">
      <w:r w:rsidRPr="006B2B32">
        <w:drawing>
          <wp:inline distT="0" distB="0" distL="0" distR="0" wp14:anchorId="50E8E4C5" wp14:editId="41383D68">
            <wp:extent cx="5760720" cy="4639310"/>
            <wp:effectExtent l="0" t="0" r="0" b="8890"/>
            <wp:docPr id="100136518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6518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3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966C4" w14:textId="15F84279" w:rsidR="006B2B32" w:rsidRDefault="006B2B32">
      <w:r>
        <w:br w:type="page"/>
      </w:r>
    </w:p>
    <w:p w14:paraId="701AEA8E" w14:textId="74D0F8AC" w:rsidR="006B2B32" w:rsidRDefault="006B2B32" w:rsidP="006B2B32">
      <w:r w:rsidRPr="006B2B32">
        <w:lastRenderedPageBreak/>
        <w:drawing>
          <wp:inline distT="0" distB="0" distL="0" distR="0" wp14:anchorId="0FE0D40D" wp14:editId="3F33AA0D">
            <wp:extent cx="3410426" cy="4553585"/>
            <wp:effectExtent l="0" t="0" r="0" b="0"/>
            <wp:docPr id="102334478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34478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10426" cy="455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D0223" w14:textId="218FB6E9" w:rsidR="006B2B32" w:rsidRDefault="006B2B32" w:rsidP="006B2B32">
      <w:r w:rsidRPr="006B2B32">
        <w:drawing>
          <wp:inline distT="0" distB="0" distL="0" distR="0" wp14:anchorId="2168C0D8" wp14:editId="277B5D54">
            <wp:extent cx="5760720" cy="4212590"/>
            <wp:effectExtent l="0" t="0" r="0" b="0"/>
            <wp:docPr id="100893106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93106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1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3C048" w14:textId="0299B554" w:rsidR="006B2B32" w:rsidRDefault="006B2B32" w:rsidP="006B2B32">
      <w:r w:rsidRPr="006B2B32">
        <w:lastRenderedPageBreak/>
        <w:drawing>
          <wp:inline distT="0" distB="0" distL="0" distR="0" wp14:anchorId="45623949" wp14:editId="78D5F329">
            <wp:extent cx="5760720" cy="4540885"/>
            <wp:effectExtent l="0" t="0" r="0" b="0"/>
            <wp:docPr id="108202888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02888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4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55428" w14:textId="046A71BB" w:rsidR="006B2B32" w:rsidRDefault="006B2B32" w:rsidP="006B2B32">
      <w:r w:rsidRPr="006B2B32">
        <w:lastRenderedPageBreak/>
        <w:drawing>
          <wp:inline distT="0" distB="0" distL="0" distR="0" wp14:anchorId="1F998F16" wp14:editId="084F1FB1">
            <wp:extent cx="5760720" cy="4408170"/>
            <wp:effectExtent l="0" t="0" r="0" b="0"/>
            <wp:docPr id="212672683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72683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0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1C7C2" w14:textId="05E4D285" w:rsidR="006B2B32" w:rsidRDefault="006B2B32" w:rsidP="006B2B32">
      <w:r w:rsidRPr="006B2B32">
        <w:drawing>
          <wp:inline distT="0" distB="0" distL="0" distR="0" wp14:anchorId="366CE6D9" wp14:editId="1387F63A">
            <wp:extent cx="5760720" cy="4307205"/>
            <wp:effectExtent l="0" t="0" r="0" b="0"/>
            <wp:docPr id="167012176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12176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0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B2B3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E91B97" w14:textId="77777777" w:rsidR="006B2B32" w:rsidRDefault="006B2B32" w:rsidP="00512DD1">
      <w:r>
        <w:separator/>
      </w:r>
    </w:p>
  </w:endnote>
  <w:endnote w:type="continuationSeparator" w:id="0">
    <w:p w14:paraId="7D71E882" w14:textId="77777777" w:rsidR="006B2B32" w:rsidRDefault="006B2B32" w:rsidP="00512D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7A4938" w14:textId="77777777" w:rsidR="006B2B32" w:rsidRDefault="006B2B32" w:rsidP="00512DD1">
      <w:r>
        <w:separator/>
      </w:r>
    </w:p>
  </w:footnote>
  <w:footnote w:type="continuationSeparator" w:id="0">
    <w:p w14:paraId="4F40A43A" w14:textId="77777777" w:rsidR="006B2B32" w:rsidRDefault="006B2B32" w:rsidP="00512DD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2B32"/>
    <w:rsid w:val="00210C8D"/>
    <w:rsid w:val="002C1A2C"/>
    <w:rsid w:val="00341184"/>
    <w:rsid w:val="00463EA8"/>
    <w:rsid w:val="0046468E"/>
    <w:rsid w:val="004E5198"/>
    <w:rsid w:val="00512DD1"/>
    <w:rsid w:val="00533815"/>
    <w:rsid w:val="006B2B32"/>
    <w:rsid w:val="007F302D"/>
    <w:rsid w:val="00951547"/>
    <w:rsid w:val="00B55708"/>
    <w:rsid w:val="00CC55D4"/>
    <w:rsid w:val="00D925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42EEA3"/>
  <w15:chartTrackingRefBased/>
  <w15:docId w15:val="{1FED7DF6-BE91-4A3B-8D3B-045F901E1D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nl-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aliases w:val="Tabel Erasmus MC"/>
    <w:basedOn w:val="Standaardtabel"/>
    <w:uiPriority w:val="39"/>
    <w:rsid w:val="0046468E"/>
    <w:rPr>
      <w:rFonts w:ascii="Arial" w:hAnsi="Arial"/>
    </w:rPr>
    <w:tblPr>
      <w:tblBorders>
        <w:top w:val="single" w:sz="4" w:space="0" w:color="89D4F1"/>
        <w:left w:val="single" w:sz="4" w:space="0" w:color="89D4F1"/>
        <w:bottom w:val="single" w:sz="4" w:space="0" w:color="89D4F1"/>
        <w:right w:val="single" w:sz="4" w:space="0" w:color="89D4F1"/>
        <w:insideH w:val="single" w:sz="4" w:space="0" w:color="89D4F1"/>
        <w:insideV w:val="single" w:sz="4" w:space="0" w:color="89D4F1"/>
      </w:tblBorders>
      <w:tblCellMar>
        <w:top w:w="57" w:type="dxa"/>
        <w:left w:w="57" w:type="dxa"/>
        <w:bottom w:w="57" w:type="dxa"/>
        <w:right w:w="57" w:type="dxa"/>
      </w:tblCellMar>
    </w:tblPr>
  </w:style>
  <w:style w:type="table" w:styleId="Lijsttabel6kleurrijk-Accent2">
    <w:name w:val="List Table 6 Colorful Accent 2"/>
    <w:basedOn w:val="Standaardtabel"/>
    <w:uiPriority w:val="51"/>
    <w:rsid w:val="00CC55D4"/>
    <w:rPr>
      <w:rFonts w:ascii="Times New Roman" w:eastAsia="Times New Roman" w:hAnsi="Times New Roman" w:cs="Times New Roman"/>
      <w:color w:val="C45911" w:themeColor="accent2" w:themeShade="BF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ED7D31" w:themeColor="accent2"/>
        <w:bottom w:val="single" w:sz="4" w:space="0" w:color="ED7D31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paragraph" w:styleId="Koptekst">
    <w:name w:val="header"/>
    <w:basedOn w:val="Standaard"/>
    <w:link w:val="KoptekstChar"/>
    <w:uiPriority w:val="99"/>
    <w:unhideWhenUsed/>
    <w:rsid w:val="00512DD1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512DD1"/>
  </w:style>
  <w:style w:type="paragraph" w:styleId="Voettekst">
    <w:name w:val="footer"/>
    <w:basedOn w:val="Standaard"/>
    <w:link w:val="VoettekstChar"/>
    <w:uiPriority w:val="99"/>
    <w:unhideWhenUsed/>
    <w:rsid w:val="00512DD1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512DD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006017\AppData\Local\Temp\Templafy\WordVsto\qrs10hbg.dotx" TargetMode="Externa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TemplafyFormConfiguration><![CDATA[{"formFields":[],"formDataEntries":[]}]]></TemplafyFormConfiguration>
</file>

<file path=customXml/item2.xml><?xml version="1.0" encoding="utf-8"?>
<TemplafyTemplateConfiguration><![CDATA[{"elementsMetadata":[],"transformationConfigurations":[],"templateName":"Blanco_Word_doc","templateDescription":"","enableDocumentContentUpdater":false,"version":"2.0"}]]></TemplafyTemplateConfiguration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C890689AC9A2440B867FD88BB3ED1B8" ma:contentTypeVersion="11" ma:contentTypeDescription="Een nieuw document maken." ma:contentTypeScope="" ma:versionID="78f209531d614bae526a5e74a7d9f5fc">
  <xsd:schema xmlns:xsd="http://www.w3.org/2001/XMLSchema" xmlns:xs="http://www.w3.org/2001/XMLSchema" xmlns:p="http://schemas.microsoft.com/office/2006/metadata/properties" xmlns:ns2="709b2781-35c2-4509-820c-7427e560abac" xmlns:ns3="6faa4917-863e-45df-9c28-0b41e74d196c" targetNamespace="http://schemas.microsoft.com/office/2006/metadata/properties" ma:root="true" ma:fieldsID="327e0889ad36b5490052aa0a77da0987" ns2:_="" ns3:_="">
    <xsd:import namespace="709b2781-35c2-4509-820c-7427e560abac"/>
    <xsd:import namespace="6faa4917-863e-45df-9c28-0b41e74d196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9b2781-35c2-4509-820c-7427e560aba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Afbeeldingtags" ma:readOnly="false" ma:fieldId="{5cf76f15-5ced-4ddc-b409-7134ff3c332f}" ma:taxonomyMulti="true" ma:sspId="e63458cd-ce2d-47d3-a8fb-aba961f6e93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aa4917-863e-45df-9c28-0b41e74d196c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4f178b8b-96a4-4031-ba22-a83d5f57f7cf}" ma:internalName="TaxCatchAll" ma:showField="CatchAllData" ma:web="6faa4917-863e-45df-9c28-0b41e74d196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09b2781-35c2-4509-820c-7427e560abac">
      <Terms xmlns="http://schemas.microsoft.com/office/infopath/2007/PartnerControls"/>
    </lcf76f155ced4ddcb4097134ff3c332f>
    <TaxCatchAll xmlns="6faa4917-863e-45df-9c28-0b41e74d196c" xsi:nil="true"/>
  </documentManagement>
</p:properties>
</file>

<file path=customXml/itemProps1.xml><?xml version="1.0" encoding="utf-8"?>
<ds:datastoreItem xmlns:ds="http://schemas.openxmlformats.org/officeDocument/2006/customXml" ds:itemID="{9A32F8E7-CF5B-439E-A7AE-FB42C17106FF}">
  <ds:schemaRefs/>
</ds:datastoreItem>
</file>

<file path=customXml/itemProps2.xml><?xml version="1.0" encoding="utf-8"?>
<ds:datastoreItem xmlns:ds="http://schemas.openxmlformats.org/officeDocument/2006/customXml" ds:itemID="{88410EE0-F98B-4058-BA2A-4A6D59726E27}">
  <ds:schemaRefs/>
</ds:datastoreItem>
</file>

<file path=customXml/itemProps3.xml><?xml version="1.0" encoding="utf-8"?>
<ds:datastoreItem xmlns:ds="http://schemas.openxmlformats.org/officeDocument/2006/customXml" ds:itemID="{87F87804-2481-4CCA-82D0-28DF3EF8F39B}"/>
</file>

<file path=customXml/itemProps4.xml><?xml version="1.0" encoding="utf-8"?>
<ds:datastoreItem xmlns:ds="http://schemas.openxmlformats.org/officeDocument/2006/customXml" ds:itemID="{22325021-DF4A-4B46-8AD9-429691FFFD72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7B58B51B-6A28-4C40-B0A1-40783474E833}">
  <ds:schemaRefs>
    <ds:schemaRef ds:uri="http://schemas.microsoft.com/office/2006/metadata/properties"/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http://purl.org/dc/terms/"/>
    <ds:schemaRef ds:uri="http://purl.org/dc/dcmitype/"/>
    <ds:schemaRef ds:uri="http://schemas.microsoft.com/office/infopath/2007/PartnerControls"/>
    <ds:schemaRef ds:uri="6bf1015f-1bdd-4d1b-8961-132cade8e0da"/>
    <ds:schemaRef ds:uri="5a52f5db-fa81-4d29-8702-56ddfc5f7589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qrs10hbg.dotx</Template>
  <TotalTime>6</TotalTime>
  <Pages>8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K.H.M. Agatowski</dc:creator>
  <cp:keywords/>
  <dc:description/>
  <cp:lastModifiedBy>Marielle Agatowski</cp:lastModifiedBy>
  <cp:revision>1</cp:revision>
  <dcterms:created xsi:type="dcterms:W3CDTF">2025-12-02T12:26:00Z</dcterms:created>
  <dcterms:modified xsi:type="dcterms:W3CDTF">2025-12-02T12:32:00Z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5dc6714-9f23-4030-b547-8c94b19e0b7a_Enabled">
    <vt:lpwstr>true</vt:lpwstr>
  </property>
  <property fmtid="{D5CDD505-2E9C-101B-9397-08002B2CF9AE}" pid="3" name="MSIP_Label_f5dc6714-9f23-4030-b547-8c94b19e0b7a_SetDate">
    <vt:lpwstr>2022-11-25T13:09:38Z</vt:lpwstr>
  </property>
  <property fmtid="{D5CDD505-2E9C-101B-9397-08002B2CF9AE}" pid="4" name="MSIP_Label_f5dc6714-9f23-4030-b547-8c94b19e0b7a_Method">
    <vt:lpwstr>Standard</vt:lpwstr>
  </property>
  <property fmtid="{D5CDD505-2E9C-101B-9397-08002B2CF9AE}" pid="5" name="MSIP_Label_f5dc6714-9f23-4030-b547-8c94b19e0b7a_Name">
    <vt:lpwstr>Internal Information (R3)</vt:lpwstr>
  </property>
  <property fmtid="{D5CDD505-2E9C-101B-9397-08002B2CF9AE}" pid="6" name="MSIP_Label_f5dc6714-9f23-4030-b547-8c94b19e0b7a_SiteId">
    <vt:lpwstr>acbd4e6b-e845-4677-853c-a8d24faf3655</vt:lpwstr>
  </property>
  <property fmtid="{D5CDD505-2E9C-101B-9397-08002B2CF9AE}" pid="7" name="MSIP_Label_f5dc6714-9f23-4030-b547-8c94b19e0b7a_ActionId">
    <vt:lpwstr>f08f2f8c-0ac0-4afb-bb12-d8b14412b7fc</vt:lpwstr>
  </property>
  <property fmtid="{D5CDD505-2E9C-101B-9397-08002B2CF9AE}" pid="8" name="MSIP_Label_f5dc6714-9f23-4030-b547-8c94b19e0b7a_ContentBits">
    <vt:lpwstr>0</vt:lpwstr>
  </property>
  <property fmtid="{D5CDD505-2E9C-101B-9397-08002B2CF9AE}" pid="9" name="TemplafyTenantId">
    <vt:lpwstr>erasmusmc</vt:lpwstr>
  </property>
  <property fmtid="{D5CDD505-2E9C-101B-9397-08002B2CF9AE}" pid="10" name="TemplafyTemplateId">
    <vt:lpwstr>856153146742276928</vt:lpwstr>
  </property>
  <property fmtid="{D5CDD505-2E9C-101B-9397-08002B2CF9AE}" pid="11" name="TemplafyUserProfileId">
    <vt:lpwstr>637732527198983879</vt:lpwstr>
  </property>
  <property fmtid="{D5CDD505-2E9C-101B-9397-08002B2CF9AE}" pid="12" name="TemplafyFromBlank">
    <vt:bool>true</vt:bool>
  </property>
  <property fmtid="{D5CDD505-2E9C-101B-9397-08002B2CF9AE}" pid="13" name="ContentTypeId">
    <vt:lpwstr>0x0101002C890689AC9A2440B867FD88BB3ED1B8</vt:lpwstr>
  </property>
</Properties>
</file>